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0" w:type="dxa"/>
        <w:tblInd w:w="-106" w:type="dxa"/>
        <w:tblLook w:val="00A0"/>
      </w:tblPr>
      <w:tblGrid>
        <w:gridCol w:w="2320"/>
        <w:gridCol w:w="960"/>
        <w:gridCol w:w="960"/>
        <w:gridCol w:w="960"/>
        <w:gridCol w:w="960"/>
        <w:gridCol w:w="960"/>
        <w:gridCol w:w="960"/>
        <w:gridCol w:w="960"/>
      </w:tblGrid>
      <w:tr w:rsidR="00281BDC" w:rsidRPr="001E1DB3">
        <w:trPr>
          <w:trHeight w:val="510"/>
        </w:trPr>
        <w:tc>
          <w:tcPr>
            <w:tcW w:w="2320" w:type="dxa"/>
            <w:tcBorders>
              <w:top w:val="single" w:sz="12" w:space="0" w:color="000000"/>
              <w:left w:val="single" w:sz="12" w:space="0" w:color="000000"/>
              <w:bottom w:val="single" w:sz="8" w:space="0" w:color="444444"/>
              <w:right w:val="nil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SITE: Your Company Name</w:t>
            </w:r>
          </w:p>
        </w:tc>
        <w:tc>
          <w:tcPr>
            <w:tcW w:w="6720" w:type="dxa"/>
            <w:gridSpan w:val="7"/>
            <w:tcBorders>
              <w:top w:val="single" w:sz="12" w:space="0" w:color="000000"/>
              <w:left w:val="nil"/>
              <w:bottom w:val="single" w:sz="8" w:space="0" w:color="444444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444444"/>
              <w:right w:val="nil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CLEANED BY: The Cleanex</w:t>
            </w:r>
          </w:p>
        </w:tc>
        <w:tc>
          <w:tcPr>
            <w:tcW w:w="6720" w:type="dxa"/>
            <w:gridSpan w:val="7"/>
            <w:tcBorders>
              <w:top w:val="single" w:sz="8" w:space="0" w:color="444444"/>
              <w:left w:val="nil"/>
              <w:bottom w:val="single" w:sz="8" w:space="0" w:color="444444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WEEK STARTING:</w:t>
            </w:r>
          </w:p>
        </w:tc>
      </w:tr>
      <w:tr w:rsidR="00281BDC" w:rsidRPr="001E1DB3">
        <w:trPr>
          <w:trHeight w:val="3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444444"/>
              <w:right w:val="nil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SIGNATURE:</w:t>
            </w:r>
          </w:p>
        </w:tc>
        <w:tc>
          <w:tcPr>
            <w:tcW w:w="6720" w:type="dxa"/>
            <w:gridSpan w:val="7"/>
            <w:tcBorders>
              <w:top w:val="single" w:sz="8" w:space="0" w:color="444444"/>
              <w:left w:val="nil"/>
              <w:bottom w:val="single" w:sz="8" w:space="0" w:color="444444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DATE SIGNED: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single" w:sz="8" w:space="0" w:color="CCCCCC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ENTRANCE / RECEPTION / OFFICE AREAS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single" w:sz="8" w:space="0" w:color="CCCCCC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rubbish and replace bin liners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all carpets and mats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all hard floors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under all cushions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Dust all horizontal surfaces of desks, chairs, tables and other furniture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6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Damp wipe all horizontal surfaces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Mop all hard floors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cobwebs from front entry and immediate surrounding areas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24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fingerprints and marks from around light switches and door frames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automatic glass doors inside and out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Spot clean all glass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Polish all brass and bright work (including strip on entrance floor)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Spot clean walls and painted surface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24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Collect all rubbish, papers, bottles etc. from front entrance and between buildings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9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Ensure all areas are clean &amp; arranged in a tidy fashion prior to leaving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TOILET &amp; BATHROOM AREAS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281BDC" w:rsidRPr="001E1DB3">
        <w:trPr>
          <w:trHeight w:val="217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Stock toilet tissue, hand towels, facial tissues and hand soap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24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Empty rubbish bins and wipe if needed and replace bin liners as required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and polish mirrors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Wipe hand towel cabinet covers/hand dryers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Wipe down door sills – remove all dust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31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Toilets and urinals to be cleaned and disinfected on both sides and disinfected/sanitised and wiped dry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6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and sanitise all basins. Polish all bright work to basins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Dust partitions, tops of mirrors and frames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45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splash marks from walls around basins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Mop clean restroom floors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LIFTS &amp; STAIRS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281BDC" w:rsidRPr="001E1DB3">
        <w:trPr>
          <w:trHeight w:val="97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Remove rubbish from all areas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97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Polish all brass and bright work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73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Vacuum all hard floors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Mop all hard floors with disinfectant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Spot clean internal glass in lifts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WEEKLY CLEANING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Mon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Tue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Wed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Thu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Fri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CCCCCC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b/>
                <w:bCs/>
                <w:color w:val="000000"/>
                <w:lang w:eastAsia="en-AU"/>
              </w:rPr>
              <w:t>Sun</w:t>
            </w:r>
          </w:p>
        </w:tc>
      </w:tr>
      <w:tr w:rsidR="00281BDC" w:rsidRPr="001E1DB3">
        <w:trPr>
          <w:trHeight w:val="121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>
              <w:rPr>
                <w:rFonts w:ascii="Arial" w:hAnsi="Arial" w:cs="Arial"/>
                <w:color w:val="000000"/>
                <w:lang w:eastAsia="en-AU"/>
              </w:rPr>
              <w:t>Spray</w:t>
            </w:r>
            <w:r w:rsidRPr="00317922">
              <w:rPr>
                <w:rFonts w:ascii="Arial" w:hAnsi="Arial" w:cs="Arial"/>
                <w:color w:val="000000"/>
                <w:lang w:eastAsia="en-AU"/>
              </w:rPr>
              <w:t xml:space="preserve"> all hard floors. Twice a Week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CCCCCC"/>
              <w:right w:val="single" w:sz="12" w:space="0" w:color="000000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  <w:tr w:rsidR="00281BDC" w:rsidRPr="001E1DB3">
        <w:trPr>
          <w:trHeight w:val="495"/>
        </w:trPr>
        <w:tc>
          <w:tcPr>
            <w:tcW w:w="232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8" w:space="0" w:color="CCCCCC"/>
            </w:tcBorders>
            <w:shd w:val="clear" w:color="000000" w:fill="EBF1F1"/>
            <w:vAlign w:val="center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Clean all glass inside &amp; outside. Once a Week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EBF1F1"/>
            <w:noWrap/>
            <w:vAlign w:val="bottom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EBF1F1"/>
            <w:noWrap/>
            <w:vAlign w:val="bottom"/>
          </w:tcPr>
          <w:p w:rsidR="00281BDC" w:rsidRPr="00317922" w:rsidRDefault="00281BDC" w:rsidP="00317922">
            <w:pPr>
              <w:spacing w:after="0" w:line="240" w:lineRule="auto"/>
              <w:rPr>
                <w:rFonts w:ascii="Arial" w:hAnsi="Arial" w:cs="Arial"/>
                <w:color w:val="000000"/>
                <w:lang w:eastAsia="en-AU"/>
              </w:rPr>
            </w:pPr>
            <w:r w:rsidRPr="00317922">
              <w:rPr>
                <w:rFonts w:ascii="Arial" w:hAnsi="Arial" w:cs="Arial"/>
                <w:color w:val="000000"/>
                <w:lang w:eastAsia="en-AU"/>
              </w:rPr>
              <w:t> </w:t>
            </w:r>
          </w:p>
        </w:tc>
      </w:tr>
    </w:tbl>
    <w:p w:rsidR="00281BDC" w:rsidRPr="00317922" w:rsidRDefault="00281BDC" w:rsidP="00317922">
      <w:pPr>
        <w:spacing w:before="100" w:beforeAutospacing="1" w:after="100" w:afterAutospacing="1" w:line="240" w:lineRule="auto"/>
        <w:rPr>
          <w:rFonts w:ascii="Arial" w:hAnsi="Arial" w:cs="Arial"/>
          <w:b/>
          <w:bCs/>
          <w:lang w:val="en-US" w:eastAsia="en-AU"/>
        </w:rPr>
      </w:pPr>
    </w:p>
    <w:p w:rsidR="00281BDC" w:rsidRPr="00317922" w:rsidRDefault="00281BDC" w:rsidP="00317922">
      <w:pPr>
        <w:spacing w:before="100" w:beforeAutospacing="1" w:after="100" w:afterAutospacing="1" w:line="240" w:lineRule="auto"/>
        <w:rPr>
          <w:rFonts w:ascii="Arial" w:hAnsi="Arial" w:cs="Arial"/>
          <w:b/>
          <w:bCs/>
          <w:lang w:val="en-US" w:eastAsia="en-AU"/>
        </w:rPr>
      </w:pPr>
    </w:p>
    <w:sectPr w:rsidR="00281BDC" w:rsidRPr="00317922" w:rsidSect="004737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4D1"/>
    <w:multiLevelType w:val="multilevel"/>
    <w:tmpl w:val="DCDA5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3F54FAD"/>
    <w:multiLevelType w:val="hybridMultilevel"/>
    <w:tmpl w:val="803E6D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96030DA"/>
    <w:multiLevelType w:val="hybridMultilevel"/>
    <w:tmpl w:val="C8C4AB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D884024"/>
    <w:multiLevelType w:val="hybridMultilevel"/>
    <w:tmpl w:val="A7CA78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D9C3AA2"/>
    <w:multiLevelType w:val="multilevel"/>
    <w:tmpl w:val="1C8A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4AD471D0"/>
    <w:multiLevelType w:val="multilevel"/>
    <w:tmpl w:val="34FC0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4E572B68"/>
    <w:multiLevelType w:val="multilevel"/>
    <w:tmpl w:val="059A3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6D8720C7"/>
    <w:multiLevelType w:val="multilevel"/>
    <w:tmpl w:val="388C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73D452EF"/>
    <w:multiLevelType w:val="multilevel"/>
    <w:tmpl w:val="C426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C6C"/>
    <w:rsid w:val="00063D2F"/>
    <w:rsid w:val="000E4743"/>
    <w:rsid w:val="001E1DB3"/>
    <w:rsid w:val="002278DA"/>
    <w:rsid w:val="0026432A"/>
    <w:rsid w:val="0028079D"/>
    <w:rsid w:val="00281BDC"/>
    <w:rsid w:val="002B0C6C"/>
    <w:rsid w:val="002F4FF3"/>
    <w:rsid w:val="00317922"/>
    <w:rsid w:val="003473D9"/>
    <w:rsid w:val="0038337C"/>
    <w:rsid w:val="0042318F"/>
    <w:rsid w:val="00473756"/>
    <w:rsid w:val="00473A78"/>
    <w:rsid w:val="004A7AF0"/>
    <w:rsid w:val="004E4434"/>
    <w:rsid w:val="00551B2E"/>
    <w:rsid w:val="005A0F22"/>
    <w:rsid w:val="005D792B"/>
    <w:rsid w:val="00601392"/>
    <w:rsid w:val="00613FCE"/>
    <w:rsid w:val="00650ECF"/>
    <w:rsid w:val="00747069"/>
    <w:rsid w:val="00A137EA"/>
    <w:rsid w:val="00BF3B47"/>
    <w:rsid w:val="00C0682C"/>
    <w:rsid w:val="00EA0D73"/>
    <w:rsid w:val="00F4515E"/>
    <w:rsid w:val="00FE1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56"/>
    <w:pPr>
      <w:spacing w:after="160" w:line="259" w:lineRule="auto"/>
    </w:pPr>
    <w:rPr>
      <w:rFonts w:cs="Calibri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47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99"/>
    <w:qFormat/>
    <w:rsid w:val="003473D9"/>
    <w:rPr>
      <w:b/>
      <w:bCs/>
    </w:rPr>
  </w:style>
  <w:style w:type="character" w:styleId="Hyperlink">
    <w:name w:val="Hyperlink"/>
    <w:basedOn w:val="DefaultParagraphFont"/>
    <w:uiPriority w:val="99"/>
    <w:rsid w:val="004A7AF0"/>
    <w:rPr>
      <w:color w:val="auto"/>
      <w:u w:val="single"/>
    </w:rPr>
  </w:style>
  <w:style w:type="paragraph" w:styleId="ListParagraph">
    <w:name w:val="List Paragraph"/>
    <w:basedOn w:val="Normal"/>
    <w:uiPriority w:val="99"/>
    <w:qFormat/>
    <w:rsid w:val="00BF3B4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79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79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79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79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79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9077">
                  <w:marLeft w:val="38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79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9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344</Words>
  <Characters>1965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SITE: Your Company Name</dc:title>
  <dc:subject/>
  <dc:creator>Clyton Moyo</dc:creator>
  <cp:keywords/>
  <dc:description/>
  <cp:lastModifiedBy>com</cp:lastModifiedBy>
  <cp:revision>2</cp:revision>
  <dcterms:created xsi:type="dcterms:W3CDTF">2014-10-05T06:43:00Z</dcterms:created>
  <dcterms:modified xsi:type="dcterms:W3CDTF">2014-10-05T06:43:00Z</dcterms:modified>
</cp:coreProperties>
</file>